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87DBD" w14:textId="41E1CA7C" w:rsidR="002A0931" w:rsidRDefault="002A0931" w:rsidP="00E06B41">
      <w:pPr>
        <w:rPr>
          <w:rFonts w:asciiTheme="minorHAnsi" w:hAnsiTheme="minorHAnsi" w:cstheme="minorHAnsi"/>
          <w:szCs w:val="22"/>
        </w:rPr>
      </w:pPr>
    </w:p>
    <w:p w14:paraId="1F939435" w14:textId="77777777" w:rsidR="00760E51" w:rsidRPr="00760E51" w:rsidRDefault="00760E51" w:rsidP="00E06B41">
      <w:pPr>
        <w:rPr>
          <w:rFonts w:asciiTheme="minorHAnsi" w:hAnsiTheme="minorHAnsi" w:cstheme="minorHAnsi"/>
          <w:szCs w:val="22"/>
        </w:rPr>
      </w:pPr>
    </w:p>
    <w:p w14:paraId="39B8FC37" w14:textId="77777777" w:rsidR="00A776EB" w:rsidRPr="00760E51" w:rsidRDefault="00A776EB" w:rsidP="00760E51">
      <w:pPr>
        <w:ind w:left="7080"/>
        <w:rPr>
          <w:rFonts w:asciiTheme="minorHAnsi" w:hAnsiTheme="minorHAnsi" w:cstheme="minorHAnsi"/>
          <w:szCs w:val="22"/>
        </w:rPr>
      </w:pPr>
      <w:r w:rsidRPr="00760E51">
        <w:rPr>
          <w:rFonts w:asciiTheme="minorHAnsi" w:hAnsiTheme="minorHAnsi" w:cstheme="minorHAnsi"/>
          <w:szCs w:val="22"/>
        </w:rPr>
        <w:t xml:space="preserve">………..……………………… </w:t>
      </w:r>
      <w:r w:rsidRPr="00760E51">
        <w:rPr>
          <w:rFonts w:asciiTheme="minorHAnsi" w:hAnsiTheme="minorHAnsi" w:cstheme="minorHAnsi"/>
          <w:szCs w:val="22"/>
        </w:rPr>
        <w:br/>
        <w:t xml:space="preserve">(miejscowość i data)     </w:t>
      </w:r>
    </w:p>
    <w:p w14:paraId="08B08BB2" w14:textId="77777777" w:rsidR="00A776EB" w:rsidRPr="00760E51" w:rsidRDefault="00A776EB" w:rsidP="00A776EB">
      <w:pPr>
        <w:autoSpaceDE w:val="0"/>
        <w:rPr>
          <w:rFonts w:asciiTheme="minorHAnsi" w:hAnsiTheme="minorHAnsi" w:cstheme="minorHAnsi"/>
          <w:szCs w:val="22"/>
        </w:rPr>
      </w:pPr>
    </w:p>
    <w:p w14:paraId="77EBEA9A" w14:textId="77777777" w:rsidR="00A776EB" w:rsidRPr="00760E51" w:rsidRDefault="00A776EB" w:rsidP="00A776EB">
      <w:pPr>
        <w:autoSpaceDE w:val="0"/>
        <w:rPr>
          <w:rFonts w:asciiTheme="minorHAnsi" w:hAnsiTheme="minorHAnsi" w:cstheme="minorHAnsi"/>
          <w:szCs w:val="22"/>
        </w:rPr>
      </w:pPr>
    </w:p>
    <w:p w14:paraId="309405F7" w14:textId="77777777" w:rsidR="00A776EB" w:rsidRPr="00760E51" w:rsidRDefault="00A776EB" w:rsidP="00A776EB">
      <w:pPr>
        <w:autoSpaceDE w:val="0"/>
        <w:rPr>
          <w:rFonts w:asciiTheme="minorHAnsi" w:hAnsiTheme="minorHAnsi" w:cstheme="minorHAnsi"/>
          <w:szCs w:val="22"/>
        </w:rPr>
      </w:pPr>
      <w:r w:rsidRPr="00760E51">
        <w:rPr>
          <w:rFonts w:asciiTheme="minorHAnsi" w:hAnsiTheme="minorHAnsi" w:cstheme="minorHAnsi"/>
          <w:szCs w:val="22"/>
        </w:rPr>
        <w:t>……………………………………………………………….</w:t>
      </w:r>
    </w:p>
    <w:p w14:paraId="7C942439" w14:textId="39B59D7D" w:rsidR="00383E5E" w:rsidRPr="00760E51" w:rsidRDefault="00A776EB" w:rsidP="00760E51">
      <w:pPr>
        <w:ind w:left="708" w:firstLine="708"/>
        <w:rPr>
          <w:rFonts w:asciiTheme="minorHAnsi" w:hAnsiTheme="minorHAnsi" w:cstheme="minorHAnsi"/>
          <w:szCs w:val="22"/>
        </w:rPr>
      </w:pPr>
      <w:r w:rsidRPr="00760E51">
        <w:rPr>
          <w:rFonts w:asciiTheme="minorHAnsi" w:hAnsiTheme="minorHAnsi" w:cstheme="minorHAnsi"/>
          <w:szCs w:val="22"/>
        </w:rPr>
        <w:t>(Oferent)</w:t>
      </w:r>
    </w:p>
    <w:p w14:paraId="2C5DE542" w14:textId="77777777" w:rsidR="00383E5E" w:rsidRPr="00760E51" w:rsidRDefault="00383E5E" w:rsidP="00E06B41">
      <w:pPr>
        <w:rPr>
          <w:rFonts w:asciiTheme="minorHAnsi" w:hAnsiTheme="minorHAnsi" w:cstheme="minorHAnsi"/>
          <w:szCs w:val="22"/>
        </w:rPr>
      </w:pPr>
    </w:p>
    <w:p w14:paraId="34AF467C" w14:textId="77777777" w:rsidR="00180CC7" w:rsidRPr="00760E51" w:rsidRDefault="00180CC7" w:rsidP="00180CC7">
      <w:pPr>
        <w:rPr>
          <w:rFonts w:asciiTheme="minorHAnsi" w:hAnsiTheme="minorHAnsi" w:cstheme="minorHAnsi"/>
          <w:szCs w:val="22"/>
        </w:rPr>
      </w:pPr>
    </w:p>
    <w:p w14:paraId="432FC3DC" w14:textId="77777777" w:rsidR="00180CC7" w:rsidRPr="00760E51" w:rsidRDefault="00180CC7" w:rsidP="00180CC7">
      <w:pPr>
        <w:rPr>
          <w:rFonts w:asciiTheme="minorHAnsi" w:hAnsiTheme="minorHAnsi" w:cstheme="minorHAnsi"/>
          <w:szCs w:val="22"/>
        </w:rPr>
      </w:pPr>
    </w:p>
    <w:p w14:paraId="52FB3675" w14:textId="200F9EF9" w:rsidR="00064437" w:rsidRPr="00760E51" w:rsidRDefault="00064437" w:rsidP="00064437">
      <w:pPr>
        <w:jc w:val="center"/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>DEKLARACJA</w:t>
      </w:r>
    </w:p>
    <w:p w14:paraId="0A651B78" w14:textId="1252752D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</w:p>
    <w:p w14:paraId="0065F41A" w14:textId="77777777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</w:p>
    <w:p w14:paraId="76673314" w14:textId="6AC6FFA0" w:rsidR="004C3275" w:rsidRDefault="00064437" w:rsidP="00064437">
      <w:p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 xml:space="preserve"> Ja, niżej podpisany/a, 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…………</w:t>
      </w:r>
      <w:r w:rsidR="00E8315B">
        <w:rPr>
          <w:rFonts w:asciiTheme="minorHAnsi" w:hAnsiTheme="minorHAnsi" w:cstheme="minorHAnsi"/>
          <w:szCs w:val="22"/>
          <w:lang w:val="pl-PL"/>
        </w:rPr>
        <w:t>…….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</w:t>
      </w:r>
      <w:r w:rsidR="004C3275">
        <w:rPr>
          <w:rFonts w:asciiTheme="minorHAnsi" w:hAnsiTheme="minorHAnsi" w:cstheme="minorHAnsi"/>
          <w:szCs w:val="22"/>
          <w:lang w:val="pl-PL"/>
        </w:rPr>
        <w:t>.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……</w:t>
      </w:r>
      <w:r w:rsidR="004C3275">
        <w:rPr>
          <w:rFonts w:asciiTheme="minorHAnsi" w:hAnsiTheme="minorHAnsi" w:cstheme="minorHAnsi"/>
          <w:szCs w:val="22"/>
          <w:lang w:val="pl-PL"/>
        </w:rPr>
        <w:t>……….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…….</w:t>
      </w:r>
      <w:r w:rsidRPr="00760E51">
        <w:rPr>
          <w:rFonts w:asciiTheme="minorHAnsi" w:hAnsiTheme="minorHAnsi" w:cstheme="minorHAnsi"/>
          <w:szCs w:val="22"/>
          <w:lang w:val="pl-PL"/>
        </w:rPr>
        <w:t xml:space="preserve">, działający/a w imieniu i na rzecz 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………………………………..</w:t>
      </w:r>
      <w:r w:rsidRPr="00760E51">
        <w:rPr>
          <w:rFonts w:asciiTheme="minorHAnsi" w:hAnsiTheme="minorHAnsi" w:cstheme="minorHAnsi"/>
          <w:szCs w:val="22"/>
          <w:lang w:val="pl-PL"/>
        </w:rPr>
        <w:t xml:space="preserve">., z siedzibą </w:t>
      </w:r>
      <w:r w:rsidR="004C3275">
        <w:rPr>
          <w:rFonts w:asciiTheme="minorHAnsi" w:hAnsiTheme="minorHAnsi" w:cstheme="minorHAnsi"/>
          <w:szCs w:val="22"/>
          <w:lang w:val="pl-PL"/>
        </w:rPr>
        <w:br/>
      </w:r>
    </w:p>
    <w:p w14:paraId="63DB92D3" w14:textId="2FE6C0D4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 xml:space="preserve">w 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……………………</w:t>
      </w:r>
      <w:r w:rsidR="004C3275">
        <w:rPr>
          <w:rFonts w:asciiTheme="minorHAnsi" w:hAnsiTheme="minorHAnsi" w:cstheme="minorHAnsi"/>
          <w:szCs w:val="22"/>
          <w:lang w:val="pl-PL"/>
        </w:rPr>
        <w:t>…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……………………</w:t>
      </w:r>
      <w:r w:rsidRPr="00760E51">
        <w:rPr>
          <w:rFonts w:asciiTheme="minorHAnsi" w:hAnsiTheme="minorHAnsi" w:cstheme="minorHAnsi"/>
          <w:szCs w:val="22"/>
          <w:lang w:val="pl-PL"/>
        </w:rPr>
        <w:t>, niniejszym oświadczam i deklaruję, że:</w:t>
      </w:r>
    </w:p>
    <w:p w14:paraId="799C8662" w14:textId="77777777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</w:p>
    <w:p w14:paraId="04DC66B9" w14:textId="051F4E15" w:rsidR="00064437" w:rsidRPr="00760E51" w:rsidRDefault="00064437" w:rsidP="00064437">
      <w:pPr>
        <w:numPr>
          <w:ilvl w:val="0"/>
          <w:numId w:val="10"/>
        </w:num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 xml:space="preserve">Wobec </w:t>
      </w:r>
      <w:r w:rsidR="00A776EB" w:rsidRPr="00760E51">
        <w:rPr>
          <w:rFonts w:asciiTheme="minorHAnsi" w:hAnsiTheme="minorHAnsi" w:cstheme="minorHAnsi"/>
          <w:szCs w:val="22"/>
          <w:lang w:val="pl-PL"/>
        </w:rPr>
        <w:t>……………………………………………………….</w:t>
      </w:r>
      <w:r w:rsidRPr="00760E51">
        <w:rPr>
          <w:rFonts w:asciiTheme="minorHAnsi" w:hAnsiTheme="minorHAnsi" w:cstheme="minorHAnsi"/>
          <w:szCs w:val="22"/>
          <w:lang w:val="pl-PL"/>
        </w:rPr>
        <w:t>nie zostało wszczęte postępowanie likwidacyjne ani nie ogłoszono upadłości.</w:t>
      </w:r>
    </w:p>
    <w:p w14:paraId="165D8A45" w14:textId="7DE4303E" w:rsidR="00064437" w:rsidRPr="00760E51" w:rsidRDefault="00A776EB" w:rsidP="00064437">
      <w:pPr>
        <w:numPr>
          <w:ilvl w:val="0"/>
          <w:numId w:val="10"/>
        </w:num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>…………………………………………………………………</w:t>
      </w:r>
      <w:r w:rsidR="00064437" w:rsidRPr="00760E51">
        <w:rPr>
          <w:rFonts w:asciiTheme="minorHAnsi" w:hAnsiTheme="minorHAnsi" w:cstheme="minorHAnsi"/>
          <w:szCs w:val="22"/>
          <w:lang w:val="pl-PL"/>
        </w:rPr>
        <w:t xml:space="preserve"> znajduje się w stabilnej i dobrej sytuacji finansowej, zapewniającej terminową realizację zobowiązań.</w:t>
      </w:r>
    </w:p>
    <w:p w14:paraId="1D8E4259" w14:textId="7C3AD967" w:rsidR="00064437" w:rsidRPr="00760E51" w:rsidRDefault="00064437" w:rsidP="00064437">
      <w:pPr>
        <w:numPr>
          <w:ilvl w:val="0"/>
          <w:numId w:val="10"/>
        </w:num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 xml:space="preserve">Wobec </w:t>
      </w:r>
      <w:r w:rsidR="00A776EB" w:rsidRPr="00760E51">
        <w:rPr>
          <w:rFonts w:asciiTheme="minorHAnsi" w:hAnsiTheme="minorHAnsi" w:cstheme="minorHAnsi"/>
          <w:szCs w:val="22"/>
          <w:lang w:val="pl-PL"/>
        </w:rPr>
        <w:t xml:space="preserve">………………………………………………………………… </w:t>
      </w:r>
      <w:r w:rsidRPr="00760E51">
        <w:rPr>
          <w:rFonts w:asciiTheme="minorHAnsi" w:hAnsiTheme="minorHAnsi" w:cstheme="minorHAnsi"/>
          <w:szCs w:val="22"/>
          <w:lang w:val="pl-PL"/>
        </w:rPr>
        <w:t xml:space="preserve"> nie są prowadzone żadne działania windykacyjne ani egzekucyjne.</w:t>
      </w:r>
    </w:p>
    <w:p w14:paraId="75941C88" w14:textId="77777777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</w:p>
    <w:p w14:paraId="4E178331" w14:textId="77777777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>Deklaracja ta jest składana w dobrej wierze, zgodnie z obowiązującymi przepisami prawa, i odzwierciedla rzeczywisty stan finansowy przedsiębiorstwa na dzień jej podpisania.</w:t>
      </w:r>
    </w:p>
    <w:p w14:paraId="7710DD51" w14:textId="62523820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</w:p>
    <w:p w14:paraId="074003B0" w14:textId="77777777" w:rsidR="00064437" w:rsidRPr="00760E51" w:rsidRDefault="00064437" w:rsidP="00064437">
      <w:pPr>
        <w:rPr>
          <w:rFonts w:asciiTheme="minorHAnsi" w:hAnsiTheme="minorHAnsi" w:cstheme="minorHAnsi"/>
          <w:szCs w:val="22"/>
          <w:lang w:val="pl-PL"/>
        </w:rPr>
      </w:pPr>
    </w:p>
    <w:p w14:paraId="5D07698E" w14:textId="433047A4" w:rsidR="00064437" w:rsidRPr="00760E51" w:rsidRDefault="00A776EB" w:rsidP="00064437">
      <w:p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 xml:space="preserve"> </w:t>
      </w:r>
    </w:p>
    <w:p w14:paraId="268ADD5C" w14:textId="0A9DFF20" w:rsidR="00383E5E" w:rsidRDefault="00064437" w:rsidP="00E06B41">
      <w:pPr>
        <w:rPr>
          <w:rFonts w:asciiTheme="minorHAnsi" w:hAnsiTheme="minorHAnsi" w:cstheme="minorHAnsi"/>
          <w:szCs w:val="22"/>
          <w:lang w:val="pl-PL"/>
        </w:rPr>
      </w:pPr>
      <w:r w:rsidRPr="00760E51">
        <w:rPr>
          <w:rFonts w:asciiTheme="minorHAnsi" w:hAnsiTheme="minorHAnsi" w:cstheme="minorHAnsi"/>
          <w:szCs w:val="22"/>
          <w:lang w:val="pl-PL"/>
        </w:rPr>
        <w:t xml:space="preserve">   </w:t>
      </w:r>
    </w:p>
    <w:p w14:paraId="31CF69CF" w14:textId="77777777" w:rsidR="00760E51" w:rsidRDefault="00760E51" w:rsidP="00E06B41">
      <w:pPr>
        <w:rPr>
          <w:rFonts w:asciiTheme="minorHAnsi" w:hAnsiTheme="minorHAnsi" w:cstheme="minorHAnsi"/>
          <w:szCs w:val="22"/>
          <w:lang w:val="pl-PL"/>
        </w:rPr>
      </w:pPr>
    </w:p>
    <w:p w14:paraId="0C777359" w14:textId="77777777" w:rsidR="00760E51" w:rsidRPr="00760E51" w:rsidRDefault="00760E51" w:rsidP="00E06B41">
      <w:pPr>
        <w:rPr>
          <w:rFonts w:asciiTheme="minorHAnsi" w:hAnsiTheme="minorHAnsi" w:cstheme="minorHAnsi"/>
          <w:szCs w:val="22"/>
        </w:rPr>
      </w:pPr>
    </w:p>
    <w:p w14:paraId="12B39D30" w14:textId="2F99011E" w:rsidR="00383E5E" w:rsidRPr="00760E51" w:rsidRDefault="00273BA4" w:rsidP="00E06B41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......................................</w:t>
      </w:r>
    </w:p>
    <w:p w14:paraId="6BB9B1EB" w14:textId="2CD2FDB0" w:rsidR="000F4369" w:rsidRPr="00273BA4" w:rsidRDefault="00273BA4" w:rsidP="00CA018E">
      <w:pPr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             </w:t>
      </w:r>
      <w:r w:rsidRPr="00273BA4">
        <w:rPr>
          <w:rFonts w:asciiTheme="minorHAnsi" w:hAnsiTheme="minorHAnsi" w:cstheme="minorHAnsi"/>
          <w:szCs w:val="22"/>
        </w:rPr>
        <w:t>(podpis)</w:t>
      </w:r>
    </w:p>
    <w:sectPr w:rsidR="000F4369" w:rsidRPr="00273BA4" w:rsidSect="00167AA2">
      <w:headerReference w:type="default" r:id="rId8"/>
      <w:footerReference w:type="default" r:id="rId9"/>
      <w:pgSz w:w="11907" w:h="16840" w:code="9"/>
      <w:pgMar w:top="637" w:right="709" w:bottom="634" w:left="850" w:header="567" w:footer="8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1C2CA" w14:textId="77777777" w:rsidR="00EE383A" w:rsidRDefault="00EE383A">
      <w:r>
        <w:separator/>
      </w:r>
    </w:p>
  </w:endnote>
  <w:endnote w:type="continuationSeparator" w:id="0">
    <w:p w14:paraId="7493676F" w14:textId="77777777" w:rsidR="00EE383A" w:rsidRDefault="00E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de Gothic LT Std">
    <w:altName w:val="Courier New"/>
    <w:charset w:val="00"/>
    <w:family w:val="auto"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874" w:type="dxa"/>
      <w:tblInd w:w="-1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5"/>
      <w:gridCol w:w="3876"/>
      <w:gridCol w:w="2723"/>
    </w:tblGrid>
    <w:tr w:rsidR="00E84177" w:rsidRPr="00353593" w14:paraId="7ACAD36C" w14:textId="3806B992" w:rsidTr="00C35588">
      <w:trPr>
        <w:trHeight w:val="591"/>
      </w:trPr>
      <w:tc>
        <w:tcPr>
          <w:tcW w:w="10874" w:type="dxa"/>
          <w:gridSpan w:val="3"/>
        </w:tcPr>
        <w:p w14:paraId="3C509758" w14:textId="65926D0B" w:rsidR="00E84177" w:rsidRPr="00AA2EBA" w:rsidRDefault="00E84177">
          <w:pPr>
            <w:pStyle w:val="Stopka"/>
            <w:rPr>
              <w:rFonts w:ascii="Trade Gothic LT Std" w:hAnsi="Trade Gothic LT Std"/>
              <w:color w:val="339BA5"/>
              <w:sz w:val="16"/>
              <w:szCs w:val="16"/>
            </w:rPr>
          </w:pPr>
        </w:p>
      </w:tc>
    </w:tr>
    <w:tr w:rsidR="00AD0194" w:rsidRPr="00FB42A1" w14:paraId="08D7CAC2" w14:textId="1AD3EA70" w:rsidTr="00C35588">
      <w:trPr>
        <w:trHeight w:val="716"/>
      </w:trPr>
      <w:tc>
        <w:tcPr>
          <w:tcW w:w="4275" w:type="dxa"/>
        </w:tcPr>
        <w:p w14:paraId="5BB00FEA" w14:textId="49665049" w:rsidR="00E84177" w:rsidRPr="00810342" w:rsidRDefault="00E84177" w:rsidP="00111840">
          <w:pPr>
            <w:pStyle w:val="Stopka"/>
            <w:rPr>
              <w:rFonts w:asciiTheme="minorHAnsi" w:hAnsiTheme="minorHAnsi"/>
              <w:color w:val="236EA7"/>
              <w:sz w:val="16"/>
              <w:szCs w:val="16"/>
            </w:rPr>
          </w:pPr>
        </w:p>
      </w:tc>
      <w:tc>
        <w:tcPr>
          <w:tcW w:w="3876" w:type="dxa"/>
        </w:tcPr>
        <w:p w14:paraId="76C40DEB" w14:textId="3D7B9740" w:rsidR="00E84177" w:rsidRPr="00FB42A1" w:rsidRDefault="00E84177" w:rsidP="00AA2EBA">
          <w:pPr>
            <w:pStyle w:val="Stopka"/>
            <w:rPr>
              <w:color w:val="236EA7"/>
              <w:lang w:val="en-GB"/>
            </w:rPr>
          </w:pPr>
        </w:p>
      </w:tc>
      <w:tc>
        <w:tcPr>
          <w:tcW w:w="2723" w:type="dxa"/>
        </w:tcPr>
        <w:p w14:paraId="4ED58069" w14:textId="49F6DBC0" w:rsidR="00E84177" w:rsidRPr="00FB42A1" w:rsidRDefault="00E84177">
          <w:pPr>
            <w:widowControl/>
            <w:snapToGrid/>
            <w:jc w:val="left"/>
            <w:rPr>
              <w:rFonts w:asciiTheme="minorHAnsi" w:hAnsiTheme="minorHAnsi"/>
              <w:b/>
              <w:color w:val="3C3278"/>
              <w:sz w:val="16"/>
              <w:szCs w:val="16"/>
              <w:lang w:val="en-GB"/>
            </w:rPr>
          </w:pPr>
        </w:p>
      </w:tc>
    </w:tr>
    <w:tr w:rsidR="008557D7" w:rsidRPr="00FB42A1" w14:paraId="0E22209C" w14:textId="77777777" w:rsidTr="00C35588">
      <w:trPr>
        <w:trHeight w:val="554"/>
      </w:trPr>
      <w:tc>
        <w:tcPr>
          <w:tcW w:w="10874" w:type="dxa"/>
          <w:gridSpan w:val="3"/>
        </w:tcPr>
        <w:p w14:paraId="39D727E4" w14:textId="7522D8C8" w:rsidR="008557D7" w:rsidRPr="00FB42A1" w:rsidRDefault="008557D7">
          <w:pPr>
            <w:widowControl/>
            <w:snapToGrid/>
            <w:jc w:val="left"/>
            <w:rPr>
              <w:rFonts w:asciiTheme="minorHAnsi" w:hAnsiTheme="minorHAnsi"/>
              <w:b/>
              <w:noProof/>
              <w:color w:val="3C3278"/>
              <w:sz w:val="16"/>
              <w:szCs w:val="16"/>
              <w:lang w:val="en-GB"/>
            </w:rPr>
          </w:pPr>
        </w:p>
      </w:tc>
    </w:tr>
  </w:tbl>
  <w:p w14:paraId="49B244B4" w14:textId="77777777" w:rsidR="00116C94" w:rsidRPr="00FB42A1" w:rsidRDefault="00116C94">
    <w:pPr>
      <w:pStyle w:val="Stopk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8B10B" w14:textId="77777777" w:rsidR="00EE383A" w:rsidRDefault="00EE383A">
      <w:r>
        <w:separator/>
      </w:r>
    </w:p>
  </w:footnote>
  <w:footnote w:type="continuationSeparator" w:id="0">
    <w:p w14:paraId="0035C675" w14:textId="77777777" w:rsidR="00EE383A" w:rsidRDefault="00EE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2E7B" w14:textId="72E1DC5B" w:rsidR="0063273B" w:rsidRDefault="0095571F" w:rsidP="00E87574">
    <w:pPr>
      <w:pStyle w:val="Nagwek"/>
      <w:ind w:left="-1701" w:right="-1701" w:firstLine="850"/>
      <w:jc w:val="center"/>
    </w:pPr>
    <w:r>
      <w:rPr>
        <w:noProof/>
      </w:rPr>
      <w:drawing>
        <wp:inline distT="0" distB="0" distL="0" distR="0" wp14:anchorId="1799EC27" wp14:editId="070556DC">
          <wp:extent cx="5486400" cy="737235"/>
          <wp:effectExtent l="0" t="0" r="0" b="5715"/>
          <wp:docPr id="2120823858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0823858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73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E0258D"/>
    <w:multiLevelType w:val="multilevel"/>
    <w:tmpl w:val="960CB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B2BB5"/>
    <w:multiLevelType w:val="hybridMultilevel"/>
    <w:tmpl w:val="F882435E"/>
    <w:lvl w:ilvl="0" w:tplc="4C4A08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0638"/>
    <w:multiLevelType w:val="hybridMultilevel"/>
    <w:tmpl w:val="B03C8B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B44C2"/>
    <w:multiLevelType w:val="hybridMultilevel"/>
    <w:tmpl w:val="6D8AB1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D0B7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72A7A35"/>
    <w:multiLevelType w:val="hybridMultilevel"/>
    <w:tmpl w:val="028E593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A7396C"/>
    <w:multiLevelType w:val="hybridMultilevel"/>
    <w:tmpl w:val="E4564F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940DA"/>
    <w:multiLevelType w:val="multilevel"/>
    <w:tmpl w:val="3D2E8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8058234">
    <w:abstractNumId w:val="2"/>
  </w:num>
  <w:num w:numId="2" w16cid:durableId="678896175">
    <w:abstractNumId w:val="3"/>
  </w:num>
  <w:num w:numId="3" w16cid:durableId="1619675895">
    <w:abstractNumId w:val="6"/>
  </w:num>
  <w:num w:numId="4" w16cid:durableId="1069885554">
    <w:abstractNumId w:val="5"/>
  </w:num>
  <w:num w:numId="5" w16cid:durableId="265773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7840834">
    <w:abstractNumId w:val="7"/>
  </w:num>
  <w:num w:numId="7" w16cid:durableId="915437934">
    <w:abstractNumId w:val="0"/>
  </w:num>
  <w:num w:numId="8" w16cid:durableId="1364328472">
    <w:abstractNumId w:val="4"/>
  </w:num>
  <w:num w:numId="9" w16cid:durableId="1871143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233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DB7"/>
    <w:rsid w:val="00005341"/>
    <w:rsid w:val="00012192"/>
    <w:rsid w:val="000134CC"/>
    <w:rsid w:val="00024C9F"/>
    <w:rsid w:val="00054788"/>
    <w:rsid w:val="00064437"/>
    <w:rsid w:val="00071296"/>
    <w:rsid w:val="0007253E"/>
    <w:rsid w:val="000736F2"/>
    <w:rsid w:val="00074671"/>
    <w:rsid w:val="0007578C"/>
    <w:rsid w:val="00085C7D"/>
    <w:rsid w:val="00087611"/>
    <w:rsid w:val="00087BD5"/>
    <w:rsid w:val="0009383A"/>
    <w:rsid w:val="00095811"/>
    <w:rsid w:val="000A31D8"/>
    <w:rsid w:val="000A47F4"/>
    <w:rsid w:val="000B152D"/>
    <w:rsid w:val="000B3F00"/>
    <w:rsid w:val="000C11A4"/>
    <w:rsid w:val="000C2B49"/>
    <w:rsid w:val="000C5173"/>
    <w:rsid w:val="000C573A"/>
    <w:rsid w:val="000D6C9E"/>
    <w:rsid w:val="000E30F9"/>
    <w:rsid w:val="000F2FC5"/>
    <w:rsid w:val="000F4369"/>
    <w:rsid w:val="00115892"/>
    <w:rsid w:val="00116C94"/>
    <w:rsid w:val="001341BD"/>
    <w:rsid w:val="00160C0C"/>
    <w:rsid w:val="00167AA2"/>
    <w:rsid w:val="0017351C"/>
    <w:rsid w:val="00173F1E"/>
    <w:rsid w:val="001752C5"/>
    <w:rsid w:val="00180CC7"/>
    <w:rsid w:val="0018704D"/>
    <w:rsid w:val="001A0CE9"/>
    <w:rsid w:val="001E685E"/>
    <w:rsid w:val="001F264B"/>
    <w:rsid w:val="002067E7"/>
    <w:rsid w:val="00216EFD"/>
    <w:rsid w:val="0022632C"/>
    <w:rsid w:val="002425E6"/>
    <w:rsid w:val="00243D7C"/>
    <w:rsid w:val="0025306A"/>
    <w:rsid w:val="00254040"/>
    <w:rsid w:val="0026595D"/>
    <w:rsid w:val="0026604B"/>
    <w:rsid w:val="00273BA4"/>
    <w:rsid w:val="00274A56"/>
    <w:rsid w:val="002777B1"/>
    <w:rsid w:val="00284979"/>
    <w:rsid w:val="002902A7"/>
    <w:rsid w:val="002939F6"/>
    <w:rsid w:val="002A0931"/>
    <w:rsid w:val="002B20C3"/>
    <w:rsid w:val="002C03D0"/>
    <w:rsid w:val="002C2B78"/>
    <w:rsid w:val="002E5776"/>
    <w:rsid w:val="002F5269"/>
    <w:rsid w:val="002F7828"/>
    <w:rsid w:val="0032685F"/>
    <w:rsid w:val="00331910"/>
    <w:rsid w:val="00332EA0"/>
    <w:rsid w:val="003405DD"/>
    <w:rsid w:val="00342B59"/>
    <w:rsid w:val="003443DF"/>
    <w:rsid w:val="00346F5F"/>
    <w:rsid w:val="00351FDC"/>
    <w:rsid w:val="00353593"/>
    <w:rsid w:val="0035369A"/>
    <w:rsid w:val="00381374"/>
    <w:rsid w:val="00381C4E"/>
    <w:rsid w:val="0038342B"/>
    <w:rsid w:val="00383E5E"/>
    <w:rsid w:val="0039196E"/>
    <w:rsid w:val="0039650B"/>
    <w:rsid w:val="003D5993"/>
    <w:rsid w:val="003D7E16"/>
    <w:rsid w:val="003E156D"/>
    <w:rsid w:val="003E7284"/>
    <w:rsid w:val="00400B8C"/>
    <w:rsid w:val="0040150E"/>
    <w:rsid w:val="004239EA"/>
    <w:rsid w:val="00424668"/>
    <w:rsid w:val="004264BB"/>
    <w:rsid w:val="00433C26"/>
    <w:rsid w:val="00443BF5"/>
    <w:rsid w:val="004570E3"/>
    <w:rsid w:val="00460249"/>
    <w:rsid w:val="00474205"/>
    <w:rsid w:val="00493B17"/>
    <w:rsid w:val="00497243"/>
    <w:rsid w:val="004C24FE"/>
    <w:rsid w:val="004C3275"/>
    <w:rsid w:val="004C5ECE"/>
    <w:rsid w:val="004D3AF5"/>
    <w:rsid w:val="004D41EA"/>
    <w:rsid w:val="004F39C5"/>
    <w:rsid w:val="00506CAA"/>
    <w:rsid w:val="00514444"/>
    <w:rsid w:val="00521901"/>
    <w:rsid w:val="00521C8B"/>
    <w:rsid w:val="00526668"/>
    <w:rsid w:val="00533FDC"/>
    <w:rsid w:val="00556410"/>
    <w:rsid w:val="00560781"/>
    <w:rsid w:val="00564708"/>
    <w:rsid w:val="00567FCB"/>
    <w:rsid w:val="00580F15"/>
    <w:rsid w:val="005A4D46"/>
    <w:rsid w:val="005C344C"/>
    <w:rsid w:val="005E4752"/>
    <w:rsid w:val="005E6964"/>
    <w:rsid w:val="006051B9"/>
    <w:rsid w:val="0061648E"/>
    <w:rsid w:val="0062095A"/>
    <w:rsid w:val="006278D6"/>
    <w:rsid w:val="0063273B"/>
    <w:rsid w:val="0063353B"/>
    <w:rsid w:val="0064112D"/>
    <w:rsid w:val="006420D7"/>
    <w:rsid w:val="00685D34"/>
    <w:rsid w:val="00687B8A"/>
    <w:rsid w:val="006A0561"/>
    <w:rsid w:val="006A0DBB"/>
    <w:rsid w:val="006C039C"/>
    <w:rsid w:val="006C6C9F"/>
    <w:rsid w:val="006D2D88"/>
    <w:rsid w:val="00701F40"/>
    <w:rsid w:val="00704533"/>
    <w:rsid w:val="00715AE4"/>
    <w:rsid w:val="00720D58"/>
    <w:rsid w:val="007232CC"/>
    <w:rsid w:val="00760DB7"/>
    <w:rsid w:val="00760E51"/>
    <w:rsid w:val="0077384B"/>
    <w:rsid w:val="00775604"/>
    <w:rsid w:val="0078656E"/>
    <w:rsid w:val="00796D0B"/>
    <w:rsid w:val="007B30C8"/>
    <w:rsid w:val="007B63A0"/>
    <w:rsid w:val="007C0255"/>
    <w:rsid w:val="007E2F67"/>
    <w:rsid w:val="007F69BD"/>
    <w:rsid w:val="008059DE"/>
    <w:rsid w:val="00810342"/>
    <w:rsid w:val="008249C8"/>
    <w:rsid w:val="008347F2"/>
    <w:rsid w:val="00850A8C"/>
    <w:rsid w:val="008557D7"/>
    <w:rsid w:val="008614F0"/>
    <w:rsid w:val="008618A3"/>
    <w:rsid w:val="00866D24"/>
    <w:rsid w:val="00877A72"/>
    <w:rsid w:val="00877CFE"/>
    <w:rsid w:val="00891918"/>
    <w:rsid w:val="00893686"/>
    <w:rsid w:val="008940C4"/>
    <w:rsid w:val="0089515A"/>
    <w:rsid w:val="008B71F2"/>
    <w:rsid w:val="008C37A2"/>
    <w:rsid w:val="008D32A6"/>
    <w:rsid w:val="008D7895"/>
    <w:rsid w:val="008E0E7E"/>
    <w:rsid w:val="008E6AA5"/>
    <w:rsid w:val="008F4AAF"/>
    <w:rsid w:val="008F538F"/>
    <w:rsid w:val="008F732E"/>
    <w:rsid w:val="009072AE"/>
    <w:rsid w:val="00912A07"/>
    <w:rsid w:val="00913CF1"/>
    <w:rsid w:val="00921E75"/>
    <w:rsid w:val="00933398"/>
    <w:rsid w:val="0093375E"/>
    <w:rsid w:val="00936AD9"/>
    <w:rsid w:val="009405A4"/>
    <w:rsid w:val="009464E1"/>
    <w:rsid w:val="00946B33"/>
    <w:rsid w:val="0095571F"/>
    <w:rsid w:val="009618FB"/>
    <w:rsid w:val="00980888"/>
    <w:rsid w:val="00982ED5"/>
    <w:rsid w:val="009848AB"/>
    <w:rsid w:val="00993984"/>
    <w:rsid w:val="009B5745"/>
    <w:rsid w:val="009C38E1"/>
    <w:rsid w:val="009D1C59"/>
    <w:rsid w:val="009E7C0B"/>
    <w:rsid w:val="00A13F4B"/>
    <w:rsid w:val="00A157AE"/>
    <w:rsid w:val="00A27018"/>
    <w:rsid w:val="00A3141F"/>
    <w:rsid w:val="00A31603"/>
    <w:rsid w:val="00A3543C"/>
    <w:rsid w:val="00A37E1F"/>
    <w:rsid w:val="00A4768D"/>
    <w:rsid w:val="00A545DF"/>
    <w:rsid w:val="00A659C8"/>
    <w:rsid w:val="00A67090"/>
    <w:rsid w:val="00A74484"/>
    <w:rsid w:val="00A776EB"/>
    <w:rsid w:val="00A8628E"/>
    <w:rsid w:val="00A906D5"/>
    <w:rsid w:val="00AA2EBA"/>
    <w:rsid w:val="00AB1BCC"/>
    <w:rsid w:val="00AB3BD7"/>
    <w:rsid w:val="00AD0194"/>
    <w:rsid w:val="00AD0D6D"/>
    <w:rsid w:val="00AD270F"/>
    <w:rsid w:val="00AD4A51"/>
    <w:rsid w:val="00AD54F6"/>
    <w:rsid w:val="00AF3D0C"/>
    <w:rsid w:val="00B13255"/>
    <w:rsid w:val="00B15CCC"/>
    <w:rsid w:val="00B3697E"/>
    <w:rsid w:val="00B40DE5"/>
    <w:rsid w:val="00B5346B"/>
    <w:rsid w:val="00B557B2"/>
    <w:rsid w:val="00B57097"/>
    <w:rsid w:val="00B643E2"/>
    <w:rsid w:val="00B7552C"/>
    <w:rsid w:val="00B906A2"/>
    <w:rsid w:val="00B955CD"/>
    <w:rsid w:val="00BD6E82"/>
    <w:rsid w:val="00BE2062"/>
    <w:rsid w:val="00BF195A"/>
    <w:rsid w:val="00BF5BE6"/>
    <w:rsid w:val="00C144D4"/>
    <w:rsid w:val="00C21489"/>
    <w:rsid w:val="00C262DF"/>
    <w:rsid w:val="00C35588"/>
    <w:rsid w:val="00C4612E"/>
    <w:rsid w:val="00C56039"/>
    <w:rsid w:val="00C71C2A"/>
    <w:rsid w:val="00CA018E"/>
    <w:rsid w:val="00CA1553"/>
    <w:rsid w:val="00CA76BE"/>
    <w:rsid w:val="00CC5E26"/>
    <w:rsid w:val="00CC74EB"/>
    <w:rsid w:val="00CE6698"/>
    <w:rsid w:val="00CE66C7"/>
    <w:rsid w:val="00CE7909"/>
    <w:rsid w:val="00CE79BE"/>
    <w:rsid w:val="00D06D7F"/>
    <w:rsid w:val="00D17DE7"/>
    <w:rsid w:val="00D2455A"/>
    <w:rsid w:val="00D32CE9"/>
    <w:rsid w:val="00D47260"/>
    <w:rsid w:val="00D570D1"/>
    <w:rsid w:val="00D6265D"/>
    <w:rsid w:val="00D7510A"/>
    <w:rsid w:val="00D91521"/>
    <w:rsid w:val="00D95FFC"/>
    <w:rsid w:val="00DB4247"/>
    <w:rsid w:val="00DB5808"/>
    <w:rsid w:val="00DD23F8"/>
    <w:rsid w:val="00DD41E0"/>
    <w:rsid w:val="00E035E3"/>
    <w:rsid w:val="00E06B41"/>
    <w:rsid w:val="00E1127D"/>
    <w:rsid w:val="00E17E20"/>
    <w:rsid w:val="00E27642"/>
    <w:rsid w:val="00E4017C"/>
    <w:rsid w:val="00E42F92"/>
    <w:rsid w:val="00E52BDF"/>
    <w:rsid w:val="00E5455A"/>
    <w:rsid w:val="00E547F4"/>
    <w:rsid w:val="00E6409E"/>
    <w:rsid w:val="00E65093"/>
    <w:rsid w:val="00E75D04"/>
    <w:rsid w:val="00E8315B"/>
    <w:rsid w:val="00E84177"/>
    <w:rsid w:val="00E87574"/>
    <w:rsid w:val="00EA2EC8"/>
    <w:rsid w:val="00EE383A"/>
    <w:rsid w:val="00F01C85"/>
    <w:rsid w:val="00F271DF"/>
    <w:rsid w:val="00F546E7"/>
    <w:rsid w:val="00F60924"/>
    <w:rsid w:val="00FA13A8"/>
    <w:rsid w:val="00FB42A1"/>
    <w:rsid w:val="00FD24F5"/>
    <w:rsid w:val="00FF0810"/>
    <w:rsid w:val="00F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7BBB1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0DB7"/>
    <w:pPr>
      <w:widowControl w:val="0"/>
      <w:snapToGrid w:val="0"/>
      <w:jc w:val="both"/>
    </w:pPr>
    <w:rPr>
      <w:rFonts w:ascii="Bookman Old Style" w:hAnsi="Bookman Old Style"/>
      <w:sz w:val="22"/>
    </w:rPr>
  </w:style>
  <w:style w:type="paragraph" w:styleId="Nagwek1">
    <w:name w:val="heading 1"/>
    <w:basedOn w:val="Normalny"/>
    <w:next w:val="Normalny"/>
    <w:link w:val="Nagwek1Znak"/>
    <w:qFormat/>
    <w:rsid w:val="00760DB7"/>
    <w:pPr>
      <w:keepNext/>
      <w:widowControl/>
      <w:snapToGrid/>
      <w:jc w:val="left"/>
      <w:outlineLvl w:val="0"/>
    </w:pPr>
    <w:rPr>
      <w:rFonts w:ascii="Arial" w:hAnsi="Arial" w:cs="Arial"/>
      <w:b/>
      <w:bCs/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F264B"/>
    <w:pPr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1F264B"/>
    <w:pPr>
      <w:tabs>
        <w:tab w:val="center" w:pos="4819"/>
        <w:tab w:val="right" w:pos="9638"/>
      </w:tabs>
    </w:pPr>
  </w:style>
  <w:style w:type="table" w:styleId="Tabela-Siatka">
    <w:name w:val="Table Grid"/>
    <w:basedOn w:val="Standardowy"/>
    <w:rsid w:val="001F2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6420D7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60DB7"/>
    <w:rPr>
      <w:rFonts w:ascii="Arial" w:hAnsi="Arial" w:cs="Arial"/>
      <w:b/>
      <w:bCs/>
      <w:i/>
      <w:iCs/>
      <w:sz w:val="22"/>
      <w:szCs w:val="24"/>
    </w:rPr>
  </w:style>
  <w:style w:type="paragraph" w:styleId="Tekstblokowy">
    <w:name w:val="Block Text"/>
    <w:basedOn w:val="Normalny"/>
    <w:rsid w:val="00760DB7"/>
    <w:pPr>
      <w:widowControl/>
      <w:snapToGrid/>
      <w:ind w:left="2127" w:right="1134" w:hanging="1560"/>
    </w:pPr>
    <w:rPr>
      <w:rFonts w:ascii="Times New Roman" w:hAnsi="Times New Roman"/>
      <w:b/>
      <w:sz w:val="24"/>
    </w:rPr>
  </w:style>
  <w:style w:type="paragraph" w:styleId="Akapitzlist">
    <w:name w:val="List Paragraph"/>
    <w:basedOn w:val="Normalny"/>
    <w:uiPriority w:val="34"/>
    <w:qFormat/>
    <w:rsid w:val="00A74484"/>
    <w:pPr>
      <w:ind w:left="720"/>
      <w:contextualSpacing/>
    </w:pPr>
  </w:style>
  <w:style w:type="character" w:styleId="Hipercze">
    <w:name w:val="Hyperlink"/>
    <w:basedOn w:val="Domylnaczcionkaakapitu"/>
    <w:unhideWhenUsed/>
    <w:rsid w:val="00E2764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7F69BD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F69BD"/>
    <w:rPr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1648E"/>
    <w:pPr>
      <w:widowControl/>
      <w:snapToGrid/>
      <w:jc w:val="left"/>
    </w:pPr>
    <w:rPr>
      <w:rFonts w:ascii="Calibri" w:eastAsiaTheme="minorEastAsia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1648E"/>
    <w:rPr>
      <w:rFonts w:ascii="Calibri" w:eastAsiaTheme="minorEastAsia" w:hAnsi="Calibri"/>
      <w:sz w:val="22"/>
      <w:szCs w:val="21"/>
    </w:rPr>
  </w:style>
  <w:style w:type="paragraph" w:customStyle="1" w:styleId="Default">
    <w:name w:val="Default"/>
    <w:rsid w:val="007865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60C0C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160C0C"/>
    <w:rPr>
      <w:rFonts w:ascii="Bookman Old Style" w:hAnsi="Bookman Old Style"/>
      <w:sz w:val="24"/>
      <w:szCs w:val="24"/>
    </w:rPr>
  </w:style>
  <w:style w:type="character" w:styleId="Odwoanieprzypisudolnego">
    <w:name w:val="footnote reference"/>
    <w:basedOn w:val="Domylnaczcionkaakapitu"/>
    <w:unhideWhenUsed/>
    <w:rsid w:val="00160C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Modelli%20-%20Sgambaro%20Spa\Templates\anonimi\Lettera%20universal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mposito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77B2F9A-D73D-4601-AD5B-CE17F01C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Lettera universale</Template>
  <TotalTime>97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Lettera</vt:lpstr>
      <vt:lpstr>Lettera</vt:lpstr>
    </vt:vector>
  </TitlesOfParts>
  <Company>Jolly Sgambaro S.r.l.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</dc:title>
  <dc:creator/>
  <cp:lastModifiedBy>Rafal</cp:lastModifiedBy>
  <cp:revision>9</cp:revision>
  <cp:lastPrinted>2025-02-27T09:47:00Z</cp:lastPrinted>
  <dcterms:created xsi:type="dcterms:W3CDTF">2025-02-27T09:48:00Z</dcterms:created>
  <dcterms:modified xsi:type="dcterms:W3CDTF">2025-03-25T14:28:00Z</dcterms:modified>
</cp:coreProperties>
</file>